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4D8A37B2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>ZAŁĄCZNIK NR</w:t>
      </w:r>
      <w:r w:rsidR="006778A2">
        <w:rPr>
          <w:rFonts w:ascii="Verdana" w:eastAsia="Verdana" w:hAnsi="Verdana" w:cs="Times New Roman"/>
          <w:b/>
        </w:rPr>
        <w:t xml:space="preserve"> 6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603F75A" w14:textId="00C5607D" w:rsidR="00CA6962" w:rsidRPr="006B56FD" w:rsidRDefault="00B67D39" w:rsidP="00CA6962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CA6962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013506C0" w14:textId="77777777" w:rsidR="00CA6962" w:rsidRPr="006B56FD" w:rsidRDefault="00CA6962" w:rsidP="00CA6962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15-950 Białystok </w:t>
            </w:r>
          </w:p>
          <w:p w14:paraId="3F4CA6ED" w14:textId="6A509910" w:rsidR="00B67D39" w:rsidRPr="006B56FD" w:rsidRDefault="00CA6962" w:rsidP="00CA6962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</w:rPr>
              <w:t>Ul. Elektryczna 13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9D32DCA" w:rsidR="00381365" w:rsidRPr="00B67D39" w:rsidRDefault="000D24F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317BC91A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AD2118" w:rsidRPr="00AD2118">
        <w:rPr>
          <w:rFonts w:cstheme="minorHAnsi"/>
          <w:b/>
          <w:bCs/>
          <w:lang w:eastAsia="pl-PL"/>
        </w:rPr>
        <w:t>POST/DYS/OB/GZ/00567/2026</w:t>
      </w:r>
      <w:r w:rsidR="00AD2118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lang w:eastAsia="pl-PL"/>
        </w:rPr>
        <w:t xml:space="preserve">prowadzonym w trybie przetargu nieograniczonego pn. </w:t>
      </w:r>
      <w:r w:rsidR="00AD2118">
        <w:rPr>
          <w:rFonts w:cstheme="minorHAnsi"/>
          <w:lang w:eastAsia="pl-PL"/>
        </w:rPr>
        <w:t>„</w:t>
      </w:r>
      <w:r w:rsidR="00AD2118" w:rsidRPr="00AD2118">
        <w:rPr>
          <w:rFonts w:cstheme="minorHAnsi"/>
          <w:b/>
          <w:bCs/>
          <w:lang w:eastAsia="pl-PL"/>
        </w:rPr>
        <w:t xml:space="preserve">Wyłonienie wykonawców na usuwanie awarii w sieci elektroenergetycznej SN i </w:t>
      </w:r>
      <w:proofErr w:type="spellStart"/>
      <w:r w:rsidR="00AD2118" w:rsidRPr="00AD2118">
        <w:rPr>
          <w:rFonts w:cstheme="minorHAnsi"/>
          <w:b/>
          <w:bCs/>
          <w:lang w:eastAsia="pl-PL"/>
        </w:rPr>
        <w:t>nN</w:t>
      </w:r>
      <w:proofErr w:type="spellEnd"/>
      <w:r w:rsidR="00AD2118" w:rsidRPr="00AD2118">
        <w:rPr>
          <w:rFonts w:cstheme="minorHAnsi"/>
          <w:b/>
          <w:bCs/>
          <w:lang w:eastAsia="pl-PL"/>
        </w:rPr>
        <w:t xml:space="preserve"> – 6 niezależnych części, na terenie Rejonów Energetycznych: Część 1. RE1 - Białystok Miasto, Część 2. RE2 – Łomża, Część 3. RE3 – Bielsk Podlaski, Część 4. RE4 – Ełk, Część 5. RE5 – Suwałki, Część 6. RE6 – Białystok Teren</w:t>
      </w:r>
      <w:r w:rsidR="00AD2118">
        <w:rPr>
          <w:rFonts w:cstheme="minorHAnsi"/>
          <w:b/>
          <w:bCs/>
          <w:lang w:eastAsia="pl-PL"/>
        </w:rPr>
        <w:t>”</w:t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w okresie ostatnich </w:t>
      </w:r>
      <w:r w:rsidR="00AD2118" w:rsidRPr="00AD2118">
        <w:rPr>
          <w:rFonts w:cstheme="minorHAnsi"/>
          <w:b/>
          <w:bCs/>
          <w:lang w:eastAsia="pl-PL"/>
        </w:rPr>
        <w:t>5</w:t>
      </w:r>
      <w:r w:rsidRPr="00AD2118">
        <w:rPr>
          <w:rFonts w:cstheme="minorHAnsi"/>
          <w:b/>
          <w:bCs/>
          <w:lang w:eastAsia="pl-PL"/>
        </w:rPr>
        <w:t xml:space="preserve"> lat</w:t>
      </w:r>
      <w:r w:rsidRPr="000D24FD">
        <w:rPr>
          <w:rFonts w:cstheme="minorHAnsi"/>
          <w:lang w:eastAsia="pl-PL"/>
        </w:rPr>
        <w:t xml:space="preserve"> przed upływem terminu składania Ofert wykonaliśmy następujące </w:t>
      </w:r>
      <w:r w:rsidRPr="000D24FD">
        <w:rPr>
          <w:rFonts w:cstheme="minorHAnsi"/>
        </w:rPr>
        <w:t>usługi</w:t>
      </w:r>
      <w:r w:rsidRPr="000D24FD">
        <w:rPr>
          <w:rFonts w:cstheme="minorHAnsi"/>
          <w:lang w:eastAsia="pl-PL"/>
        </w:rPr>
        <w:t>:</w:t>
      </w:r>
    </w:p>
    <w:p w14:paraId="32361789" w14:textId="77777777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</w:p>
    <w:tbl>
      <w:tblPr>
        <w:tblW w:w="9918" w:type="dxa"/>
        <w:tblInd w:w="-1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0D24FD" w:rsidRPr="000D24FD" w14:paraId="2CB8218D" w14:textId="77777777" w:rsidTr="00DB0BB7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6031B4A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DECCC0D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05CF6F3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797A953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6EBBC0D0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3E0D763" w14:textId="074004BE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</w:t>
            </w:r>
            <w:r w:rsidR="00AD2118">
              <w:rPr>
                <w:rFonts w:cstheme="minorHAnsi"/>
              </w:rPr>
              <w:t>zamówień</w:t>
            </w:r>
            <w:r w:rsidR="001A291F">
              <w:rPr>
                <w:rFonts w:cstheme="minorHAnsi"/>
              </w:rPr>
              <w:t xml:space="preserve"> netto</w:t>
            </w:r>
            <w:r w:rsidRPr="00DC202A">
              <w:rPr>
                <w:rFonts w:cstheme="minorHAnsi"/>
              </w:rPr>
              <w:t xml:space="preserve"> 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53B3B320" w14:textId="4D882900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Termin  realizacji </w:t>
            </w:r>
            <w:r w:rsidR="00AD2118">
              <w:rPr>
                <w:rFonts w:cstheme="minorHAnsi"/>
              </w:rPr>
              <w:t>zamówień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EBBB60" w14:textId="77777777" w:rsidR="000D24FD" w:rsidRPr="00DC202A" w:rsidRDefault="000D24FD" w:rsidP="00E260FA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0180292C" w14:textId="77777777" w:rsidR="000D24FD" w:rsidRPr="00DC202A" w:rsidRDefault="000D24FD" w:rsidP="00E260FA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0D24FD" w:rsidRPr="000D24FD" w14:paraId="3F4D1670" w14:textId="77777777" w:rsidTr="00DB0BB7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EEBEA47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B8772C9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064B41B5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10246CD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06F8EFD" w14:textId="7519685A" w:rsidR="000D24FD" w:rsidRPr="000D24FD" w:rsidRDefault="00DC202A" w:rsidP="00E260FA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="000D24FD"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32CD682D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0D22437E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4A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</w:tr>
      <w:tr w:rsidR="00DB0BB7" w:rsidRPr="000D24FD" w14:paraId="4BB39C9E" w14:textId="77777777" w:rsidTr="00DB0BB7">
        <w:trPr>
          <w:trHeight w:val="843"/>
        </w:trPr>
        <w:tc>
          <w:tcPr>
            <w:tcW w:w="568" w:type="dxa"/>
            <w:vAlign w:val="center"/>
          </w:tcPr>
          <w:p w14:paraId="11E9A852" w14:textId="3C77FA18" w:rsidR="00DB0BB7" w:rsidRPr="000D24FD" w:rsidRDefault="00DB0BB7" w:rsidP="00DB0BB7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 w:hanging="669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1.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4BEAFA53" w14:textId="77777777" w:rsidR="00DB0BB7" w:rsidRPr="000D24FD" w:rsidRDefault="00DB0BB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10922642" w14:textId="77777777" w:rsidR="00DB0BB7" w:rsidRPr="000D24FD" w:rsidRDefault="00DB0BB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51D27F3A" w14:textId="77777777" w:rsidR="00DB0BB7" w:rsidRPr="000D24FD" w:rsidRDefault="00DB0BB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367B854" w14:textId="77777777" w:rsidR="00DB0BB7" w:rsidRPr="000D24FD" w:rsidRDefault="00DB0BB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72358" w14:textId="77777777" w:rsidR="00DB0BB7" w:rsidRPr="000D24FD" w:rsidRDefault="00DB0BB7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DB0BB7" w:rsidRPr="000D24FD" w14:paraId="0D63FB51" w14:textId="77777777" w:rsidTr="00DB0BB7">
        <w:trPr>
          <w:trHeight w:val="843"/>
        </w:trPr>
        <w:tc>
          <w:tcPr>
            <w:tcW w:w="568" w:type="dxa"/>
            <w:vAlign w:val="center"/>
          </w:tcPr>
          <w:p w14:paraId="055B9F38" w14:textId="014A330D" w:rsidR="00DB0BB7" w:rsidRPr="000D24FD" w:rsidRDefault="00DB0BB7" w:rsidP="00DB0BB7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 w:hanging="669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 xml:space="preserve">2. 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26F7E2EA" w14:textId="77777777" w:rsidR="00DB0BB7" w:rsidRPr="000D24FD" w:rsidRDefault="00DB0BB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0EC8EDFF" w14:textId="77777777" w:rsidR="00DB0BB7" w:rsidRPr="000D24FD" w:rsidRDefault="00DB0BB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4D5F11F3" w14:textId="77777777" w:rsidR="00DB0BB7" w:rsidRPr="000D24FD" w:rsidRDefault="00DB0BB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5340679A" w14:textId="77777777" w:rsidR="00DB0BB7" w:rsidRPr="000D24FD" w:rsidRDefault="00DB0BB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34DFE" w14:textId="77777777" w:rsidR="00DB0BB7" w:rsidRPr="000D24FD" w:rsidRDefault="00DB0BB7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0D24FD" w:rsidRPr="000D24FD" w14:paraId="47694236" w14:textId="77777777" w:rsidTr="00DB0BB7">
        <w:trPr>
          <w:trHeight w:val="843"/>
        </w:trPr>
        <w:tc>
          <w:tcPr>
            <w:tcW w:w="568" w:type="dxa"/>
            <w:vAlign w:val="center"/>
          </w:tcPr>
          <w:p w14:paraId="0B629F08" w14:textId="4E23B7DE" w:rsidR="000D24FD" w:rsidRPr="000D24FD" w:rsidRDefault="00DB0BB7" w:rsidP="00DB0BB7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 w:hanging="669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3.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617BAF4D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100FC0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  <w:vAlign w:val="center"/>
          </w:tcPr>
          <w:p w14:paraId="7DD2922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23EDA89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7BEF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DB0BB7" w:rsidRPr="000D24FD" w14:paraId="0D354D86" w14:textId="77777777" w:rsidTr="00DB0BB7">
        <w:trPr>
          <w:trHeight w:val="843"/>
        </w:trPr>
        <w:tc>
          <w:tcPr>
            <w:tcW w:w="568" w:type="dxa"/>
            <w:vAlign w:val="center"/>
          </w:tcPr>
          <w:p w14:paraId="0BFDF6B3" w14:textId="7EEAF25F" w:rsidR="00DB0BB7" w:rsidRDefault="00DB0BB7" w:rsidP="00DB0BB7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 w:hanging="669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4.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28EDEED8" w14:textId="77777777" w:rsidR="00DB0BB7" w:rsidRPr="000D24FD" w:rsidRDefault="00DB0BB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4AF0A8B0" w14:textId="77777777" w:rsidR="00DB0BB7" w:rsidRPr="000D24FD" w:rsidRDefault="00DB0BB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0D844813" w14:textId="77777777" w:rsidR="00DB0BB7" w:rsidRPr="000D24FD" w:rsidRDefault="00DB0BB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26CDB61A" w14:textId="77777777" w:rsidR="00DB0BB7" w:rsidRPr="000D24FD" w:rsidRDefault="00DB0BB7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DBF0" w14:textId="77777777" w:rsidR="00DB0BB7" w:rsidRPr="000D24FD" w:rsidRDefault="00DB0BB7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2C1DE8E9" w14:textId="2EF53F49" w:rsidR="000D24FD" w:rsidRPr="000D24FD" w:rsidRDefault="000D24FD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 w:rsidR="00DC202A">
        <w:rPr>
          <w:rFonts w:cstheme="minorHAnsi"/>
          <w:i/>
        </w:rPr>
        <w:t>.</w:t>
      </w:r>
    </w:p>
    <w:p w14:paraId="127CFD93" w14:textId="77777777" w:rsidR="000D24FD" w:rsidRPr="000D24FD" w:rsidRDefault="000D24FD" w:rsidP="000D24FD">
      <w:pPr>
        <w:spacing w:before="120"/>
        <w:ind w:left="-284" w:right="-569"/>
        <w:outlineLvl w:val="0"/>
        <w:rPr>
          <w:rFonts w:cstheme="minorHAnsi"/>
          <w:i/>
        </w:rPr>
      </w:pPr>
    </w:p>
    <w:p w14:paraId="6018BC74" w14:textId="3F3B886E" w:rsidR="000D24FD" w:rsidRPr="000D24FD" w:rsidRDefault="000D24FD" w:rsidP="000D24FD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>Do niniejszego wykazu dołączamy dowody potwierdzające, że ww. usługi zostały wykonane lub są wykonywane należycie.</w:t>
      </w: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bookmarkEnd w:id="0"/>
    <w:bookmarkEnd w:id="1"/>
    <w:bookmarkEnd w:id="2"/>
    <w:bookmarkEnd w:id="3"/>
    <w:bookmarkEnd w:id="4"/>
    <w:bookmarkEnd w:id="5"/>
    <w:sectPr w:rsidR="00381365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762622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202A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32F24" w14:textId="77777777" w:rsidR="006778A2" w:rsidRDefault="006778A2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9304517" w14:textId="77777777" w:rsidR="006778A2" w:rsidRPr="006778A2" w:rsidRDefault="006778A2" w:rsidP="006778A2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778A2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4BD775C5" w14:textId="77777777" w:rsidR="006778A2" w:rsidRPr="006778A2" w:rsidRDefault="006778A2" w:rsidP="006778A2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778A2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Wyłonienie wykonawców na usuwanie awarii w sieci elektroenergetycznej SN i </w:t>
          </w:r>
          <w:proofErr w:type="spellStart"/>
          <w:r w:rsidRPr="006778A2">
            <w:rPr>
              <w:rFonts w:asciiTheme="majorHAnsi" w:hAnsiTheme="majorHAnsi"/>
              <w:color w:val="000000" w:themeColor="text1"/>
              <w:sz w:val="14"/>
              <w:szCs w:val="18"/>
            </w:rPr>
            <w:t>nN</w:t>
          </w:r>
          <w:proofErr w:type="spellEnd"/>
          <w:r w:rsidRPr="006778A2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– 6 niezależnych części, na terenie Rejonów Energetycznych: Część 1. RE1 - Białystok Miasto, Część 2. RE2 – Łomża, Część 3. RE3 – Bielsk Podlaski, Część 4. RE4 – Ełk, Część 5. RE5 – Suwałki, Część 6. RE6 – Białystok Teren</w:t>
          </w:r>
        </w:p>
        <w:p w14:paraId="1A19274F" w14:textId="51118989" w:rsidR="00347E8D" w:rsidRPr="006B2C28" w:rsidRDefault="006778A2" w:rsidP="006778A2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778A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POST/DYS/OB/GZ/00567/2026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9163A73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687371433">
    <w:abstractNumId w:val="17"/>
  </w:num>
  <w:num w:numId="2" w16cid:durableId="1266035841">
    <w:abstractNumId w:val="7"/>
  </w:num>
  <w:num w:numId="3" w16cid:durableId="1377393748">
    <w:abstractNumId w:val="12"/>
  </w:num>
  <w:num w:numId="4" w16cid:durableId="821429769">
    <w:abstractNumId w:val="19"/>
  </w:num>
  <w:num w:numId="5" w16cid:durableId="1943806029">
    <w:abstractNumId w:val="17"/>
  </w:num>
  <w:num w:numId="6" w16cid:durableId="1040785046">
    <w:abstractNumId w:val="17"/>
  </w:num>
  <w:num w:numId="7" w16cid:durableId="795176216">
    <w:abstractNumId w:val="3"/>
  </w:num>
  <w:num w:numId="8" w16cid:durableId="780731039">
    <w:abstractNumId w:val="26"/>
  </w:num>
  <w:num w:numId="9" w16cid:durableId="1930968921">
    <w:abstractNumId w:val="16"/>
  </w:num>
  <w:num w:numId="10" w16cid:durableId="420415258">
    <w:abstractNumId w:val="4"/>
  </w:num>
  <w:num w:numId="11" w16cid:durableId="309100029">
    <w:abstractNumId w:val="13"/>
  </w:num>
  <w:num w:numId="12" w16cid:durableId="28992015">
    <w:abstractNumId w:val="11"/>
  </w:num>
  <w:num w:numId="13" w16cid:durableId="2138641274">
    <w:abstractNumId w:val="25"/>
  </w:num>
  <w:num w:numId="14" w16cid:durableId="703289987">
    <w:abstractNumId w:val="21"/>
  </w:num>
  <w:num w:numId="15" w16cid:durableId="1934239603">
    <w:abstractNumId w:val="15"/>
  </w:num>
  <w:num w:numId="16" w16cid:durableId="1268738132">
    <w:abstractNumId w:val="9"/>
  </w:num>
  <w:num w:numId="17" w16cid:durableId="1186093987">
    <w:abstractNumId w:val="5"/>
  </w:num>
  <w:num w:numId="18" w16cid:durableId="9605726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78958527">
    <w:abstractNumId w:val="0"/>
  </w:num>
  <w:num w:numId="20" w16cid:durableId="1124082042">
    <w:abstractNumId w:val="27"/>
  </w:num>
  <w:num w:numId="21" w16cid:durableId="1626041279">
    <w:abstractNumId w:val="1"/>
  </w:num>
  <w:num w:numId="22" w16cid:durableId="738602808">
    <w:abstractNumId w:val="14"/>
  </w:num>
  <w:num w:numId="23" w16cid:durableId="1100488587">
    <w:abstractNumId w:val="10"/>
  </w:num>
  <w:num w:numId="24" w16cid:durableId="1738896379">
    <w:abstractNumId w:val="20"/>
  </w:num>
  <w:num w:numId="25" w16cid:durableId="511796311">
    <w:abstractNumId w:val="24"/>
  </w:num>
  <w:num w:numId="26" w16cid:durableId="178282375">
    <w:abstractNumId w:val="2"/>
  </w:num>
  <w:num w:numId="27" w16cid:durableId="32461255">
    <w:abstractNumId w:val="23"/>
  </w:num>
  <w:num w:numId="28" w16cid:durableId="1868180016">
    <w:abstractNumId w:val="22"/>
  </w:num>
  <w:num w:numId="29" w16cid:durableId="12065265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898176535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667E"/>
    <w:rsid w:val="0009045E"/>
    <w:rsid w:val="00094799"/>
    <w:rsid w:val="00094EB9"/>
    <w:rsid w:val="00096510"/>
    <w:rsid w:val="000974B1"/>
    <w:rsid w:val="000B0DBD"/>
    <w:rsid w:val="000B5EB4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4DCB"/>
    <w:rsid w:val="001974F6"/>
    <w:rsid w:val="001A291F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43622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403A8"/>
    <w:rsid w:val="0065322E"/>
    <w:rsid w:val="00655DA8"/>
    <w:rsid w:val="00660237"/>
    <w:rsid w:val="00670CE4"/>
    <w:rsid w:val="0067116D"/>
    <w:rsid w:val="006727D7"/>
    <w:rsid w:val="0067572D"/>
    <w:rsid w:val="006775EE"/>
    <w:rsid w:val="006778A2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47AF"/>
    <w:rsid w:val="00720ED1"/>
    <w:rsid w:val="007246D0"/>
    <w:rsid w:val="00726BF1"/>
    <w:rsid w:val="00727EC1"/>
    <w:rsid w:val="0073187A"/>
    <w:rsid w:val="007343BE"/>
    <w:rsid w:val="007343C5"/>
    <w:rsid w:val="00741982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12D1"/>
    <w:rsid w:val="00884D47"/>
    <w:rsid w:val="008A7413"/>
    <w:rsid w:val="008B6316"/>
    <w:rsid w:val="008C21AD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53C3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2118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CD8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95A80"/>
    <w:rsid w:val="00CA6962"/>
    <w:rsid w:val="00CB2D26"/>
    <w:rsid w:val="00CB3A6F"/>
    <w:rsid w:val="00CD2022"/>
    <w:rsid w:val="00CE2F55"/>
    <w:rsid w:val="00CF682D"/>
    <w:rsid w:val="00D03C12"/>
    <w:rsid w:val="00D10930"/>
    <w:rsid w:val="00D1247E"/>
    <w:rsid w:val="00D21BCE"/>
    <w:rsid w:val="00D27464"/>
    <w:rsid w:val="00D516C1"/>
    <w:rsid w:val="00D6344F"/>
    <w:rsid w:val="00D80E4A"/>
    <w:rsid w:val="00D9793B"/>
    <w:rsid w:val="00DA64DB"/>
    <w:rsid w:val="00DB0BB7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776BF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DF5431-19A1-46F6-A295-67B55558E5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0263A9-99FD-4A33-93DB-D4523DA9F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1</Pages>
  <Words>199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Jastrzębski Dariusz [PGE Dystr. O.Białystok]</cp:lastModifiedBy>
  <cp:revision>2</cp:revision>
  <cp:lastPrinted>2024-07-15T11:21:00Z</cp:lastPrinted>
  <dcterms:created xsi:type="dcterms:W3CDTF">2026-03-02T13:17:00Z</dcterms:created>
  <dcterms:modified xsi:type="dcterms:W3CDTF">2026-03-02T13:17:00Z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